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DC" w:rsidRPr="00AD3DDC" w:rsidRDefault="00AD3DDC" w:rsidP="00AD3DDC">
      <w:pPr>
        <w:bidi/>
        <w:jc w:val="center"/>
        <w:rPr>
          <w:rFonts w:cs="B Titr"/>
          <w:sz w:val="22"/>
          <w:szCs w:val="22"/>
          <w:rtl/>
        </w:rPr>
      </w:pPr>
      <w:r w:rsidRPr="00AD3DDC">
        <w:rPr>
          <w:rFonts w:cs="B Titr" w:hint="cs"/>
          <w:sz w:val="22"/>
          <w:szCs w:val="22"/>
          <w:rtl/>
        </w:rPr>
        <w:t>شرايط اختصاصي انجام امورسرويس هاي آمد و رفت كاركنان</w:t>
      </w:r>
    </w:p>
    <w:p w:rsidR="00AD3DDC" w:rsidRPr="00AD3DDC" w:rsidRDefault="00AD3DDC" w:rsidP="001A245B">
      <w:pPr>
        <w:bidi/>
        <w:jc w:val="center"/>
      </w:pPr>
      <w:r w:rsidRPr="00AD3DDC">
        <w:rPr>
          <w:rFonts w:cs="B Titr" w:hint="cs"/>
          <w:sz w:val="22"/>
          <w:szCs w:val="22"/>
          <w:rtl/>
        </w:rPr>
        <w:t xml:space="preserve">شبکه بهداشت و درمان ملارد دانشگاه علوم پزشكي و خدمات بهداشتي درماني ایران در سال </w:t>
      </w:r>
      <w:r w:rsidR="00F04394">
        <w:rPr>
          <w:rFonts w:cs="B Titr" w:hint="cs"/>
          <w:sz w:val="22"/>
          <w:szCs w:val="22"/>
          <w:rtl/>
        </w:rPr>
        <w:t>140</w:t>
      </w:r>
      <w:r w:rsidR="001A245B">
        <w:rPr>
          <w:rFonts w:cs="B Titr" w:hint="cs"/>
          <w:sz w:val="22"/>
          <w:szCs w:val="22"/>
          <w:rtl/>
        </w:rPr>
        <w:t>2</w:t>
      </w:r>
      <w:r w:rsidR="00F04394">
        <w:rPr>
          <w:rFonts w:cs="B Titr" w:hint="cs"/>
          <w:sz w:val="22"/>
          <w:szCs w:val="22"/>
          <w:rtl/>
        </w:rPr>
        <w:t>-</w:t>
      </w:r>
      <w:r w:rsidR="00F71441">
        <w:rPr>
          <w:rFonts w:cs="B Titr" w:hint="cs"/>
          <w:sz w:val="22"/>
          <w:szCs w:val="22"/>
          <w:rtl/>
        </w:rPr>
        <w:t>140</w:t>
      </w:r>
      <w:r w:rsidR="001A245B">
        <w:rPr>
          <w:rFonts w:cs="B Titr" w:hint="cs"/>
          <w:sz w:val="22"/>
          <w:szCs w:val="22"/>
          <w:rtl/>
        </w:rPr>
        <w:t>3</w:t>
      </w:r>
    </w:p>
    <w:p w:rsidR="00AD3DDC" w:rsidRPr="00AD3DDC" w:rsidRDefault="00AD3DDC" w:rsidP="00BA6C56">
      <w:pPr>
        <w:pStyle w:val="Title"/>
        <w:jc w:val="both"/>
        <w:rPr>
          <w:rFonts w:cs="B Nazanin"/>
          <w:i w:val="0"/>
          <w:iCs w:val="0"/>
          <w:sz w:val="22"/>
          <w:szCs w:val="22"/>
          <w:u w:val="none"/>
          <w:rtl/>
        </w:rPr>
      </w:pPr>
    </w:p>
    <w:p w:rsidR="005E205B" w:rsidRPr="009F1F73" w:rsidRDefault="00BA6C56" w:rsidP="0081339A">
      <w:pPr>
        <w:pStyle w:val="Title"/>
        <w:tabs>
          <w:tab w:val="num" w:pos="453"/>
          <w:tab w:val="num" w:pos="595"/>
        </w:tabs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1-</w:t>
      </w:r>
      <w:r w:rsidR="003A6C43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شركت طرف قرارداد مي‌بايست حركت سرويس‌هاي اياب و ذهاب كاركنان را از مبداء مسيرهاي تعيين شده طوري تنظيم نمايد كه كاركنان </w:t>
      </w:r>
      <w:r w:rsidR="00093BF7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حداكثر تا</w:t>
      </w:r>
      <w:r w:rsidR="003A6C43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ساعت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30/7</w:t>
      </w:r>
      <w:r w:rsidR="003A6C43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صبح در محل كار حضور داشته باشند. ضمناً ساعت برگشت سرويس‌ها</w:t>
      </w:r>
      <w:r w:rsidR="00FB5CBA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از ستاد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شبكه بهداشت و درمان ملارد</w:t>
      </w:r>
      <w:r w:rsidR="003A6C43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ساعت </w:t>
      </w:r>
      <w:r w:rsidR="006841B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45</w:t>
      </w:r>
      <w:r w:rsidR="00ED2EB0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/14</w:t>
      </w:r>
      <w:r w:rsidR="00FB5CBA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و از مراکز تحت پوشش ساعت </w:t>
      </w:r>
      <w:r w:rsidR="006841B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00/14</w:t>
      </w:r>
      <w:r w:rsidR="003A6C43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مي‌باشد و تعيين ساعات رفت و برگشت در ايام ويژه مانند ماه مبارك رمضان و غيره براساس نظر كارفرما بوده و شركت طرف قرارداد حق هيچگونه اعتراضي ندارد.</w:t>
      </w:r>
    </w:p>
    <w:p w:rsidR="00DE4022" w:rsidRPr="009F1F73" w:rsidRDefault="00BA6C56" w:rsidP="0081339A">
      <w:pPr>
        <w:pStyle w:val="Title"/>
        <w:tabs>
          <w:tab w:val="num" w:pos="453"/>
          <w:tab w:val="num" w:pos="595"/>
        </w:tabs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  <w:r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2-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رانندگان خودروهاي</w:t>
      </w:r>
      <w:r w:rsidR="004C187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093BF7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موضوع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قرارداد مي</w:t>
      </w:r>
      <w:r w:rsidR="008E25AD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‌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بايست درم</w:t>
      </w:r>
      <w:r w:rsidR="008E25AD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يرهاي تعيين شده تردد نموده وازسواركردن افراد</w:t>
      </w:r>
      <w:r w:rsidR="003A6C43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غير</w:t>
      </w:r>
      <w:r w:rsidR="003A6C43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از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كاركنان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دانشگاه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خودداري نمايند. ضمناً نصب تابلوهاي تعيي</w:t>
      </w:r>
      <w:r w:rsidR="008E25AD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ن مسير سرويس‌ه</w:t>
      </w:r>
      <w:r w:rsidR="005E205B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 </w:t>
      </w:r>
      <w:r w:rsidR="00093BF7" w:rsidRPr="009F1F7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در جلو شيشه خودروها الزامي است .   </w:t>
      </w:r>
    </w:p>
    <w:p w:rsidR="005E205B" w:rsidRPr="00AD3DDC" w:rsidRDefault="00C94EA2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</w:rPr>
        <w:sym w:font="Wingdings 2" w:char="F0F3"/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1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راننده سرويس هرمسيرموظف است موقع سواركردن سرنشينان </w:t>
      </w:r>
      <w:r w:rsidR="005E205B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كارت مخصوص استفاده ازسرويس افراد را كنترل</w:t>
      </w:r>
      <w:r w:rsidR="00C65765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،</w:t>
      </w:r>
      <w:r w:rsidR="005E205B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سپس اقدام به سواركردن مسافرين نمايد .</w:t>
      </w:r>
    </w:p>
    <w:p w:rsidR="005E205B" w:rsidRPr="00AD3DDC" w:rsidRDefault="00BA6C56" w:rsidP="00BA6C56">
      <w:pPr>
        <w:pStyle w:val="Title"/>
        <w:tabs>
          <w:tab w:val="num" w:pos="453"/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3-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همه خودروها مي</w:t>
      </w:r>
      <w:r w:rsidR="008E25A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در هر زمان داراي شرائط زير باشد</w:t>
      </w:r>
      <w:r w:rsidR="008E25A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</w:t>
      </w:r>
    </w:p>
    <w:p w:rsidR="005E205B" w:rsidRPr="00AD3DDC" w:rsidRDefault="005E205B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الف: كليه خودروها مي‌بايست واجد شرايط و استانداردهاي مندرج در ماده </w:t>
      </w:r>
      <w:r w:rsidRPr="003E312B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5</w:t>
      </w: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قانون نحوه جلوگيري</w:t>
      </w:r>
      <w:r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 آلودگي هوا مصوب 1374 بوده و داراي برگ معاينه فني و الصاق آن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بر شيشه جلو باشند.</w:t>
      </w:r>
    </w:p>
    <w:p w:rsidR="005E205B" w:rsidRPr="00A41D2C" w:rsidRDefault="005E205B" w:rsidP="00DD72AB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7B2A9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81339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مدل </w:t>
      </w:r>
      <w:r w:rsidR="00CB65B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مینی </w:t>
      </w:r>
      <w:r w:rsidR="00CB65B9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بوس</w:t>
      </w:r>
      <w:r w:rsidR="00B118E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 </w:t>
      </w:r>
      <w:r w:rsidR="00FB4CF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مدل </w:t>
      </w:r>
      <w:r w:rsidR="00D17194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85</w:t>
      </w:r>
      <w:r w:rsidR="00FB4CF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 به بالا </w:t>
      </w:r>
      <w:r w:rsidR="00097AE5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و</w:t>
      </w:r>
      <w:r w:rsidR="00A220E3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مناسب</w:t>
      </w:r>
      <w:r w:rsidR="00097AE5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باشد</w:t>
      </w:r>
      <w:r w:rsidR="00F91D4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(تشخيص مناسب بودن خودرها ب</w:t>
      </w:r>
      <w:r w:rsid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ه </w:t>
      </w:r>
      <w:r w:rsidR="00F91D4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عهده نماينده كارفرما مي</w:t>
      </w:r>
      <w:r w:rsidR="009F346D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‌</w:t>
      </w:r>
      <w:r w:rsidR="00F91D4E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>باشد</w:t>
      </w:r>
      <w:r w:rsidR="004A14E2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  <w:lang w:bidi="fa-IR"/>
        </w:rPr>
        <w:t xml:space="preserve">و </w:t>
      </w:r>
      <w:r w:rsidR="004A14E2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 xml:space="preserve">در صورت رد </w:t>
      </w:r>
      <w:r w:rsidR="00213EEF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و</w:t>
      </w:r>
      <w:r w:rsidR="004A14E2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 xml:space="preserve"> عدم تأييد هر يك از خودروها پيمانكار</w:t>
      </w:r>
      <w:r w:rsidR="00A86D76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بلافاصله</w:t>
      </w:r>
      <w:r w:rsidR="00F71441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 xml:space="preserve"> </w:t>
      </w:r>
      <w:r w:rsidR="00A86D76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موظف به تعویض آن خودرو بوده و</w:t>
      </w:r>
      <w:r w:rsidR="004A14E2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حق هيچگونه اعتراضي ندارد</w:t>
      </w:r>
      <w:r w:rsidR="00F91D4E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)</w:t>
      </w:r>
      <w:r w:rsidR="00097AE5" w:rsidRP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rtl/>
          <w:lang w:bidi="fa-IR"/>
        </w:rPr>
        <w:t>.</w:t>
      </w:r>
    </w:p>
    <w:p w:rsidR="005E205B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ج :</w:t>
      </w:r>
      <w:r w:rsidR="00F175C5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 xml:space="preserve">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شكل ظاهري سرويس</w:t>
      </w:r>
      <w:r w:rsidR="008E25AD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‌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ها ب</w:t>
      </w:r>
      <w:r w:rsidR="00BA6C56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ه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صورت تصادفي، بتونه شده و غيرمعمولي نباشد.</w:t>
      </w:r>
    </w:p>
    <w:p w:rsidR="005E205B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د: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شيشه</w:t>
      </w:r>
      <w:r w:rsidR="008E25AD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‌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هاي خودروها كاملاً سالم و تميز باشد.</w:t>
      </w:r>
    </w:p>
    <w:p w:rsidR="00BA6C56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هـ :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ظاهرسرويس‌ها مي</w:t>
      </w:r>
      <w:r w:rsidR="008E25AD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‌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بايست هميشه تميز و داخل آنها نيز ب</w:t>
      </w:r>
      <w:r w:rsidR="0081339A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ه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>طور مرتب نظافت شود .</w:t>
      </w:r>
    </w:p>
    <w:p w:rsidR="005E205B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و:</w:t>
      </w:r>
      <w:r w:rsidR="00F175C5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 xml:space="preserve">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سيستم گرمايش زمستاني </w:t>
      </w:r>
      <w:r w:rsidR="00097E93"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و سرمایش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خودروها سالم وكاملاً قابل استفاده باشد و تحت </w:t>
      </w:r>
      <w:r w:rsidR="008E25AD" w:rsidRPr="00A41D2C">
        <w:rPr>
          <w:rFonts w:cs="B Nazanin" w:hint="cs"/>
          <w:b/>
          <w:bCs/>
          <w:i w:val="0"/>
          <w:iCs w:val="0"/>
          <w:color w:val="000000" w:themeColor="text1"/>
          <w:spacing w:val="-6"/>
          <w:sz w:val="24"/>
          <w:szCs w:val="24"/>
          <w:u w:val="none"/>
          <w:rtl/>
        </w:rPr>
        <w:t>هيچ ش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6"/>
          <w:sz w:val="24"/>
          <w:szCs w:val="24"/>
          <w:u w:val="none"/>
          <w:rtl/>
        </w:rPr>
        <w:t>رايطي جهت گرم كردن داخل آنها از وسائل گرمائي موقت ((از قبيل كپسـول گازپيك نيكي و غيره))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z w:val="24"/>
          <w:szCs w:val="24"/>
          <w:u w:val="none"/>
          <w:rtl/>
        </w:rPr>
        <w:t xml:space="preserve"> استفاده نشود .</w:t>
      </w:r>
    </w:p>
    <w:p w:rsidR="005E205B" w:rsidRPr="00A41D2C" w:rsidRDefault="005E205B" w:rsidP="00BA6C56">
      <w:pPr>
        <w:pStyle w:val="Title"/>
        <w:jc w:val="both"/>
        <w:rPr>
          <w:rFonts w:cs="B Nazanin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</w:pP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ز:</w:t>
      </w:r>
      <w:r w:rsidR="00F175C5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 xml:space="preserve"> </w:t>
      </w:r>
      <w:r w:rsidRPr="00A41D2C">
        <w:rPr>
          <w:rFonts w:cs="B Nazanin" w:hint="cs"/>
          <w:b/>
          <w:bCs/>
          <w:i w:val="0"/>
          <w:iCs w:val="0"/>
          <w:color w:val="000000" w:themeColor="text1"/>
          <w:spacing w:val="-8"/>
          <w:sz w:val="24"/>
          <w:szCs w:val="24"/>
          <w:u w:val="none"/>
          <w:rtl/>
        </w:rPr>
        <w:t>صندلي خودروها كاملاً سالم و روكش صندليها هميشه تميز و مرتب باشد .</w:t>
      </w:r>
    </w:p>
    <w:p w:rsidR="00683D1D" w:rsidRPr="00AD3DDC" w:rsidRDefault="00BA6C56" w:rsidP="00BA6C56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 همه خودروها مي</w:t>
      </w:r>
      <w:r w:rsidR="008E25A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بايست داراي </w:t>
      </w:r>
      <w:r w:rsidR="008540D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کارت بیمه شخص ثالث و دیه سرنشین با حداکثر تعهدات مالی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باشند.</w:t>
      </w:r>
    </w:p>
    <w:p w:rsidR="00BA6C56" w:rsidRPr="00AD3DDC" w:rsidRDefault="00BA6C56" w:rsidP="00F175C5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ط</w:t>
      </w:r>
      <w:r w:rsidR="00793464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 نماينده پيمانكار بايد هر روز طبق ساعات درخواستي كارفرمادر</w:t>
      </w:r>
      <w:r w:rsidR="00F175C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ستاد شبکه </w:t>
      </w:r>
      <w:r w:rsidR="00793464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حضور داشته باشد.</w:t>
      </w:r>
    </w:p>
    <w:p w:rsidR="00BA6C56" w:rsidRPr="00AD3DDC" w:rsidRDefault="00BA6C56" w:rsidP="0081339A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ی: نسبت به سلامت جسمی راننده و عدم اعتیاد وی به مواد مخدر و </w:t>
      </w:r>
      <w:r w:rsidR="0081339A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مسکرات و روانگردان و ... </w:t>
      </w: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اطمینان حاصل گردد و همچنین رانندگان می بایست دارای گواهی عدم سوء پیشینه و عدم اعتیاد باشند. </w:t>
      </w:r>
    </w:p>
    <w:p w:rsidR="00BA6C56" w:rsidRPr="00AD3DDC" w:rsidRDefault="00BA6C56" w:rsidP="00BA6C56">
      <w:pPr>
        <w:pStyle w:val="Title"/>
        <w:jc w:val="both"/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ک: کلیه خودروها لزوماً باید مجهز به تجهیزات ایمنی از قبیل زنجیر چرخ، کپسول آتش نشانی و .... باشند</w:t>
      </w:r>
    </w:p>
    <w:p w:rsidR="005E205B" w:rsidRPr="00AD3DDC" w:rsidRDefault="00BA6C56" w:rsidP="00F627C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4-</w:t>
      </w:r>
      <w:r w:rsidR="005E205B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كليه خودروها </w:t>
      </w:r>
      <w:r w:rsidR="00C27ADF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مي بايست </w:t>
      </w:r>
      <w:r w:rsidR="005E205B" w:rsidRPr="00AD3DDC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راس ساعت مقرر در مبادي تعيين شده حاضر باشند وچنانچه به هرعلتي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خودروئي راس ساعت تعيين شده در</w:t>
      </w:r>
      <w:r w:rsidR="008E25A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مبدا حركت حاض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 نشود</w:t>
      </w:r>
      <w:r w:rsidR="0088324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1D05B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ميني</w:t>
      </w:r>
      <w:r w:rsidR="00683D1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1D05B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 متناسب با شرايط مندرج در بند «3» شرايط اختصاصي</w:t>
      </w:r>
      <w:r w:rsidR="003565AC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توسط پيمانكار</w:t>
      </w:r>
      <w:r w:rsidR="001D05B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امين و در مبداء حركت حاضر و اولين مسافر را سوار خودرو نمايد و بقيه مسير توسط مسافر اولي راهنمائي خواهد شد.</w:t>
      </w:r>
    </w:p>
    <w:p w:rsidR="00793464" w:rsidRPr="00AD3DDC" w:rsidRDefault="00793464" w:rsidP="00BA6C56">
      <w:pPr>
        <w:pStyle w:val="Title"/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2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درصورت عدم رعايت هريك از مواد 1 و 2 و 3 و 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4 كارفرما مجاز مي باشد به ازاي 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هر مورد گزارش ، به ميزان مبلغ يك نيمراه از حق ال</w:t>
      </w:r>
      <w:r w:rsidR="00BA6C5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زحمه دريافتي كسر نموده و تامين 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كرايه پرداختي سرنشينان سرويس مذكور نيز ب</w:t>
      </w:r>
      <w:r w:rsidR="00A561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عهده پيمانكار خواهد بود .</w:t>
      </w:r>
    </w:p>
    <w:p w:rsidR="00436165" w:rsidRPr="00AD3DDC" w:rsidRDefault="00BA6C56" w:rsidP="00A561F3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5-</w:t>
      </w:r>
      <w:r w:rsidR="00407A00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رانندگان سرويس‌ها در طول مدت سرويس دهي حق استفاده از ضبط صوت و </w:t>
      </w:r>
      <w:r w:rsidR="00407A00" w:rsidRPr="00AD3DDC">
        <w:rPr>
          <w:rFonts w:cs="B Nazanin"/>
          <w:b/>
          <w:bCs/>
          <w:i w:val="0"/>
          <w:iCs w:val="0"/>
          <w:sz w:val="24"/>
          <w:szCs w:val="24"/>
          <w:u w:val="none"/>
        </w:rPr>
        <w:t>CD</w:t>
      </w:r>
      <w:r w:rsidR="00407A00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اعم از مجاز و غيرمجاز را ندارند.</w:t>
      </w:r>
    </w:p>
    <w:p w:rsidR="000C77D6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6-</w:t>
      </w:r>
      <w:r w:rsidR="00407A00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رانندگان سرويس‌ها مي‌بايست از كشيدن سيگار در داخل خودرو در مدت زمان ارائه خدمت خودداري نمايند.</w:t>
      </w:r>
    </w:p>
    <w:p w:rsidR="00FB5CBA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7-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پ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مانکار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موظف است ظرف مدت 3 روز قبل از شروع و اجرا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قرارداد، وس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له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نقل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مس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رها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مربوطه خود را در پارک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نگ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مرکز به منظور بازد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مناقصه گزار ارائه نما</w:t>
      </w:r>
      <w:r w:rsidR="00FB5CBA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AD3DDC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.</w:t>
      </w:r>
    </w:p>
    <w:p w:rsidR="00975877" w:rsidRPr="00AD3DDC" w:rsidRDefault="00BA6C56" w:rsidP="00BA6C56">
      <w:pPr>
        <w:tabs>
          <w:tab w:val="right" w:pos="1089"/>
        </w:tabs>
        <w:bidi/>
        <w:jc w:val="both"/>
        <w:rPr>
          <w:rFonts w:cs="B Nazanin"/>
          <w:szCs w:val="24"/>
          <w:lang w:bidi="ar-SA"/>
        </w:rPr>
      </w:pPr>
      <w:r w:rsidRPr="00AD3DDC">
        <w:rPr>
          <w:rFonts w:cs="B Nazanin" w:hint="cs"/>
          <w:szCs w:val="24"/>
          <w:rtl/>
        </w:rPr>
        <w:t>8-</w:t>
      </w:r>
      <w:r w:rsidR="00A561F3" w:rsidRPr="00AD3DDC">
        <w:rPr>
          <w:rFonts w:cs="B Nazanin" w:hint="cs"/>
          <w:b/>
          <w:szCs w:val="24"/>
          <w:rtl/>
        </w:rPr>
        <w:t>حداقل سن رانندگان</w:t>
      </w:r>
      <w:r w:rsidR="00A561F3" w:rsidRPr="00A561F3">
        <w:rPr>
          <w:rFonts w:cs="B Nazanin" w:hint="cs"/>
          <w:b/>
          <w:szCs w:val="24"/>
          <w:rtl/>
        </w:rPr>
        <w:t xml:space="preserve"> می بایست</w:t>
      </w:r>
      <w:r w:rsidR="00A561F3" w:rsidRPr="00AD3DDC">
        <w:rPr>
          <w:rFonts w:cs="B Nazanin" w:hint="cs"/>
          <w:b/>
          <w:szCs w:val="24"/>
          <w:rtl/>
        </w:rPr>
        <w:t xml:space="preserve"> 23 و حداکثر 65 سال باشد</w:t>
      </w:r>
      <w:r w:rsidR="00A561F3" w:rsidRPr="00A561F3">
        <w:rPr>
          <w:rFonts w:cs="B Nazanin" w:hint="cs"/>
          <w:b/>
          <w:szCs w:val="24"/>
          <w:rtl/>
        </w:rPr>
        <w:t xml:space="preserve"> و </w:t>
      </w:r>
      <w:r w:rsidR="00975877" w:rsidRPr="00A561F3">
        <w:rPr>
          <w:rFonts w:cs="B Nazanin" w:hint="cs"/>
          <w:b/>
          <w:szCs w:val="24"/>
          <w:rtl/>
        </w:rPr>
        <w:t>پیمانکار</w:t>
      </w:r>
      <w:r w:rsidR="00975877" w:rsidRPr="00AD3DDC">
        <w:rPr>
          <w:rFonts w:cs="B Nazanin" w:hint="cs"/>
          <w:szCs w:val="24"/>
          <w:rtl/>
        </w:rPr>
        <w:t xml:space="preserve"> موظف است </w:t>
      </w:r>
      <w:r w:rsidR="00975877" w:rsidRPr="00AD3DDC">
        <w:rPr>
          <w:rFonts w:cs="B Nazanin" w:hint="cs"/>
          <w:szCs w:val="24"/>
          <w:rtl/>
          <w:lang w:bidi="ar-SA"/>
        </w:rPr>
        <w:t>لیست اسامی رانندگان طرف قرارداد خود را به همراه مشخصات دقیق وسیله نقلیه مورد استفاده را به مناقصه گزار ارائه نماید.</w:t>
      </w:r>
    </w:p>
    <w:p w:rsidR="005E205B" w:rsidRPr="00AD3DDC" w:rsidRDefault="00BA6C56" w:rsidP="002769DA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9-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متعهد مي</w:t>
      </w:r>
      <w:r w:rsidR="008E25A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شود چنانچه خودروهاي تعيين شـده </w:t>
      </w:r>
      <w:r w:rsidR="0095787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توسط نماينده كارفرما نامناسب تشخيص داده شده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يا رانندگان آنها از لحاظ اخلاقي مورد تائيد كارفرما نباشد، ظرف</w:t>
      </w:r>
      <w:r w:rsidR="0095787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مدت</w:t>
      </w:r>
      <w:r w:rsidR="004D1064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24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ساعت نسبت به تعويض آنها اقدام نمايد. ضمناً ارائه فهرست اسامي رانندگان و مشخصات </w:t>
      </w:r>
      <w:r w:rsidR="0095787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خ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ودروها به كارفرما الزامي بوده وتعويض خودروها و رانندگان تعيين شده مي‌بايست با اطلاع كارفرما باشد .</w:t>
      </w:r>
    </w:p>
    <w:p w:rsidR="00C27ADF" w:rsidRPr="00AD3DDC" w:rsidRDefault="00BA6C56" w:rsidP="00594405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10-</w:t>
      </w:r>
      <w:r w:rsidR="008E25AD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پيمانك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ار موظف است جهت نظارت در امر </w:t>
      </w:r>
      <w:r w:rsidR="002B3529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رويس دهي مطلوب خودروهاي مورد قرارداد </w:t>
      </w:r>
      <w:r w:rsidR="001256CC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يك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نفر نماينده </w:t>
      </w:r>
      <w:r w:rsidR="00F72B7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F72B7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صورت جداگانه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جهت پاسخگوئي به موارد مربوط به سرويسها تعيين وكتباً به كارفرمامعرفي نمايند،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حضور نمايند</w:t>
      </w:r>
      <w:r w:rsidR="00F72B7E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گان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مذكور ازساعت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7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صبح لغايت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15 </w:t>
      </w:r>
      <w:r w:rsidR="005E205B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در </w:t>
      </w:r>
      <w:r w:rsidR="00975877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ستاد </w:t>
      </w:r>
      <w:r w:rsidR="001D6A6F" w:rsidRPr="00AD3DDC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شبكه بهداشت و درمان ملارد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الزامي مي‌باشد و عدم حضور در ساعت‌هاي تعيين شده به منزله تخلف از مفاد قرارداد محسوب مي‌گردد . بديهي است علاوه بر ساعات اعلام شده فوق نماينده پيمانكار مو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ظف است در صورت درخواست كارفرم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 بين ساع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ت 15:00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لغايت 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20:00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</w:t>
      </w:r>
      <w:r w:rsidR="00CA31B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سازمان</w:t>
      </w:r>
      <w:r w:rsidR="00965FD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حضور يابد</w:t>
      </w:r>
      <w:r w:rsidR="0043616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436165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در غیر اینصورت بابت ه</w:t>
      </w:r>
      <w:r w:rsidR="00BF6233">
        <w:rPr>
          <w:rFonts w:cs="B Nazanin" w:hint="cs"/>
          <w:b/>
          <w:bCs/>
          <w:i w:val="0"/>
          <w:iCs w:val="0"/>
          <w:color w:val="C00000"/>
          <w:u w:val="none"/>
          <w:rtl/>
        </w:rPr>
        <w:t xml:space="preserve">رروز غیبت نماینده پیمانکارمبلغ </w:t>
      </w:r>
      <w:r w:rsidR="00594405">
        <w:rPr>
          <w:rFonts w:cs="B Nazanin" w:hint="cs"/>
          <w:b/>
          <w:bCs/>
          <w:i w:val="0"/>
          <w:iCs w:val="0"/>
          <w:color w:val="C00000"/>
          <w:u w:val="none"/>
          <w:rtl/>
        </w:rPr>
        <w:t>000/5000</w:t>
      </w:r>
      <w:r w:rsidR="00BF6233">
        <w:rPr>
          <w:rFonts w:cs="B Nazanin" w:hint="cs"/>
          <w:b/>
          <w:bCs/>
          <w:i w:val="0"/>
          <w:iCs w:val="0"/>
          <w:color w:val="C00000"/>
          <w:u w:val="none"/>
          <w:rtl/>
        </w:rPr>
        <w:t xml:space="preserve"> ریال</w:t>
      </w:r>
      <w:r w:rsidR="00436165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 xml:space="preserve"> از صورتحساب ارسالی پیمانکار بابت جریمه کسر خواهد شد.</w:t>
      </w:r>
    </w:p>
    <w:p w:rsidR="005E205B" w:rsidRPr="00AD3DDC" w:rsidRDefault="00BA6C56" w:rsidP="00EE4944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11-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كارفرمامي‌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تواند با رعايت مقررات ضمن هماهنگي با پيمانكار ب</w:t>
      </w:r>
      <w:r w:rsid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رحسب نياز نسبت به جابجائي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ميني‌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</w:t>
      </w:r>
      <w:r w:rsidR="009976C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اقدام نمايد و پيمانكار موظف به اجراي آن خواهد بود.</w:t>
      </w:r>
    </w:p>
    <w:p w:rsidR="00D16FAB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12-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تعيين و تغيير مسير و ساعت حركت سرويس</w:t>
      </w:r>
      <w:r w:rsidR="00414C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ب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عهده كارفرما بوده و پيمانكار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موظ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 به اجراي آن مي</w:t>
      </w:r>
      <w:r w:rsidR="009976C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باشد. </w:t>
      </w:r>
    </w:p>
    <w:p w:rsidR="00451031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13-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موظف است براي هريك ازخودروها ك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رت حضور و غياب تهيه نمـوده و در اختيار رانندگان مربوطه قرار دهد تا ساعت ورود و خروج سرويسها توسط </w:t>
      </w:r>
      <w:r w:rsidR="00F41B21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نماينده </w:t>
      </w:r>
      <w:r w:rsidR="00BD3F4B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پیمانکار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 كارت مزبورض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بط گردد.درآخر هر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ماه پيمانكار م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كارتهاي مذكور را جم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آوري نموده و همراه با صورتحساب جهت تائيد به</w:t>
      </w:r>
      <w:r w:rsidR="00BD3F4B" w:rsidRPr="00AD3DDC">
        <w:rPr>
          <w:rFonts w:cs="B Nazanin" w:hint="cs"/>
          <w:b/>
          <w:bCs/>
          <w:i w:val="0"/>
          <w:iCs w:val="0"/>
          <w:color w:val="C00000"/>
          <w:u w:val="none"/>
          <w:rtl/>
        </w:rPr>
        <w:t>کارفرما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تحويل نمايد.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كليه رانندگان و سرپرستان مرتبط با موضوع قرارداد كارگران پيمانكار محسوب مي شوند و هيچگونه رابطه استخدامي يا كارگري با كارفرما نداشته و ن</w:t>
      </w:r>
      <w:r w:rsidR="00497D22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خواهند داشت و </w:t>
      </w:r>
      <w:r w:rsidR="00497D22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متعهد مي‌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گردد حق</w:t>
      </w:r>
      <w:r w:rsidR="00C951A0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الزحمه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رانندگان خود را در موعد مقرر پرداخت نموده و پرداخت حقوق منوط به دريافت حق الزحمه صورت</w:t>
      </w:r>
      <w:r w:rsidR="00497D22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‌حساب از كارفرما نمي‌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باشد.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پيمانكار متعهد گرديد كليه مقررات راجع به قانون تامين اجتماعي و قانون كار و مقرراتي كه حاكم بر حقوق كار و كارگر باشد از جمله بدون قيد حصر شامل: حق السعي، كارمزد، دستمزد، خسارات اخراج، سنوات، پاداش آخر سال، عائله مندي، اياب و ذهاب، ب</w:t>
      </w:r>
      <w:r w:rsidR="00683D1D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ُ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ن، اضافه كار و غيره</w:t>
      </w:r>
      <w:r w:rsidR="00794B06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 رعايت نمايد </w:t>
      </w:r>
      <w:r w:rsidR="00427DB5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14-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پيمانكارمكلف است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2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روز قبل ازشروع قرارداد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ض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من معرفي نماينده ليست اسامي رانندگان و خودروهاي مربوطه را جهت تنظيم برنامه كار تحويل كارفرما نمايد.</w:t>
      </w:r>
    </w:p>
    <w:p w:rsidR="005E205B" w:rsidRPr="00AD3DDC" w:rsidRDefault="00C94EA2" w:rsidP="00BA6C56">
      <w:pPr>
        <w:pStyle w:val="Title"/>
        <w:jc w:val="both"/>
        <w:rPr>
          <w:rFonts w:cs="B Nazanin"/>
          <w:b/>
          <w:bCs/>
          <w:i w:val="0"/>
          <w:iCs w:val="0"/>
          <w:spacing w:val="-2"/>
          <w:sz w:val="24"/>
          <w:szCs w:val="24"/>
          <w:u w:val="none"/>
          <w:rtl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</w:rPr>
        <w:sym w:font="Wingdings 2" w:char="F0F3"/>
      </w:r>
      <w:r w:rsidR="005E205B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C27ADF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shd w:val="clear" w:color="auto" w:fill="E0E0E0"/>
          <w:rtl/>
        </w:rPr>
        <w:t>3</w:t>
      </w:r>
      <w:r w:rsidR="005E205B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 :</w:t>
      </w:r>
      <w:r w:rsidR="005E205B" w:rsidRPr="00AD3DDC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پيمانكار موظف است از وسيله نقليه ثابت و رانندگان دائمي استفاده نمايد.</w:t>
      </w:r>
    </w:p>
    <w:p w:rsidR="005E205B" w:rsidRPr="00AD3DDC" w:rsidRDefault="00BA6C56" w:rsidP="002C7BFE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15-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 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متعهد مي گردد درصورت لزوم و اع</w:t>
      </w:r>
      <w:r w:rsidR="00AA0B06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ل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ام كارفرما در زمان پايان قرارداد، تا زمان انعقاد قرارداد با پيمانكار جديد،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برابر مفاد قرارداد 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فعلي بدون تعلل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ارائه خدمات </w:t>
      </w:r>
      <w:r w:rsidR="00C27ADF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نمايد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.</w:t>
      </w:r>
    </w:p>
    <w:p w:rsidR="005E205B" w:rsidRPr="00AD3DDC" w:rsidRDefault="00BA6C56" w:rsidP="00BA6C5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16-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جبران و پرداخت خسارات وارده احتمالي به تاسيسات و لوازم يا ساختمانهاي كارفرما كه براثر قصور و يا تقصير و سهل‌انگاري رانندگان پيمانكار صورت پذيرد با پيمانكار است و ميزان و مبلغ خسارت توسط كارشناسي كه كارفرما تعيين مي‌نمايد مشخص مي‌گردد.</w:t>
      </w:r>
    </w:p>
    <w:p w:rsidR="005E205B" w:rsidRPr="00AD3DDC" w:rsidRDefault="00BA6C56" w:rsidP="00794B06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color w:val="C00000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17-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چنانچه </w:t>
      </w:r>
      <w:r w:rsidR="00584BF3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سرويس</w:t>
      </w:r>
      <w:r w:rsidR="0048401F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راس ساعت تعيين شده به هر علتي در مبد</w:t>
      </w:r>
      <w:r w:rsidR="0079178D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ا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حركت حاضر نگردد و يا </w:t>
      </w:r>
      <w:r w:rsidR="0048401F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بیش از حد مجاز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تاخير نمايد </w:t>
      </w:r>
      <w:r w:rsidR="003402E1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موظف به پرداخت هزينه آژانس كاركنان در مسير مورد نظر مي</w:t>
      </w:r>
      <w:r w:rsidR="009976C6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3402E1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باشد</w:t>
      </w:r>
      <w:r w:rsidR="00C54EF3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،</w:t>
      </w:r>
      <w:r w:rsidR="003402E1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ضمناً كارفرما مجاز است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به ازاء هر </w:t>
      </w:r>
      <w:r w:rsidR="003402E1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يك</w:t>
      </w:r>
      <w:r w:rsidR="001F3024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غيبت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معادل مبلغ </w:t>
      </w:r>
      <w:r w:rsidR="001F3024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4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و به ازاي هر سه بار تاخير معادل </w:t>
      </w:r>
      <w:r w:rsidR="000B48B7">
        <w:rPr>
          <w:rFonts w:cs="B Nazanin" w:hint="cs"/>
          <w:b/>
          <w:bCs/>
          <w:i w:val="0"/>
          <w:iCs w:val="0"/>
          <w:sz w:val="24"/>
          <w:szCs w:val="24"/>
          <w:rtl/>
        </w:rPr>
        <w:t>3</w:t>
      </w:r>
      <w:r w:rsidR="008850E3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نيمراه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از حق‌الزحمه دريافتي پيمانكار كسر 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نمايد و در صورت تكرار پس از سه مرتبه به صورت تصاعدي از صورتحساب شركت كسر خواهد شد.</w:t>
      </w:r>
      <w:r w:rsidR="004D1064" w:rsidRPr="00AD3DDC">
        <w:rPr>
          <w:rFonts w:cs="B Nazanin" w:hint="cs"/>
          <w:b/>
          <w:bCs/>
          <w:i w:val="0"/>
          <w:iCs w:val="0"/>
          <w:color w:val="C00000"/>
          <w:rtl/>
        </w:rPr>
        <w:t>(لازم به ذكر است حداكثر زمان تأخير مجاز براي هر سرويس 10 دقيقه مي باشد )</w:t>
      </w:r>
    </w:p>
    <w:p w:rsidR="00975877" w:rsidRPr="00EE4944" w:rsidRDefault="009C6E4F" w:rsidP="007B2A95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18-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در صورت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تاخیر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غیبت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عدم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اجرای تعهدات و اعمال شرایط ذکر شده جهت وسائط نقلیه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رانندگان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عدم سرویس دهی مناسب</w:t>
      </w:r>
      <w:r w:rsidR="00794B06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از سوي برنده مناقصه در</w:t>
      </w:r>
      <w:r w:rsidR="00975877" w:rsidRPr="00EE4944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طول 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مدت قرارداد ب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975877" w:rsidRPr="00EE4944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طوركلي يا جزئي </w:t>
      </w:r>
      <w:r w:rsidR="00975877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از مطالبات برنده مناقصه كسر</w:t>
      </w:r>
      <w:r w:rsidR="007B2A95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br/>
      </w:r>
      <w:r w:rsidR="00975877" w:rsidRPr="00AD3DDC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مي شود</w:t>
      </w:r>
      <w:r w:rsidR="00BF62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451031" w:rsidRPr="00AD3DDC" w:rsidRDefault="009C6E4F" w:rsidP="009C6E4F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19-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صورت تغيير ساعات و ايام كار و يا تغيير در مسيرهاي مربوطه و يا حذف مسير يا مسيرها پيمانكار موظف است </w:t>
      </w:r>
      <w:r w:rsidR="00584BF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، 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ساعات و ايام و مسيرهاي جديد نسبت به انتقال كاركنان اقدام نمايد و پيمانكار متعهد است حداكثر </w:t>
      </w:r>
      <w:r w:rsidR="00F91D4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24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ساعت پس از اعلام كتبي كارفرما تغييرات مورد نظر را انجام دهد. بديهي است در ماه مبارك رمضان تغيير ساعت خروج قط</w:t>
      </w:r>
      <w:r w:rsidR="002B3529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 بوده كه متعاقباً اعلام خواهد شد</w:t>
      </w:r>
      <w:r w:rsidR="00C533C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ضمناً درخصوص تعطيلات ايام نوروزي </w:t>
      </w:r>
      <w:r w:rsidR="00584BF3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ايام تعطيل، </w:t>
      </w:r>
      <w:r w:rsidR="00C533C4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انجام سرويس با نظر كارفرما خواهد بود</w:t>
      </w:r>
      <w:r w:rsidR="005E205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DB2AB6" w:rsidRPr="00AD3DDC" w:rsidRDefault="009C6E4F" w:rsidP="009C6E4F">
      <w:pPr>
        <w:pStyle w:val="Title"/>
        <w:tabs>
          <w:tab w:val="num" w:pos="595"/>
        </w:tabs>
        <w:jc w:val="both"/>
        <w:rPr>
          <w:rFonts w:cs="B Nazanin"/>
          <w:b/>
          <w:bCs/>
          <w:i w:val="0"/>
          <w:iCs w:val="0"/>
          <w:sz w:val="24"/>
          <w:szCs w:val="24"/>
          <w:rtl/>
        </w:rPr>
      </w:pPr>
      <w:r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20-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تهيه </w:t>
      </w:r>
      <w:r w:rsidR="006C218B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كارت سوخت و ت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امين سهميه گازوئ</w:t>
      </w:r>
      <w:r w:rsidR="006C218B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ل و بنزين و مجوز طرح ترافيك براي هر يك از خ</w:t>
      </w:r>
      <w:r w:rsidR="006C218B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</w:t>
      </w:r>
      <w:r w:rsidR="0008520E" w:rsidRPr="00AD3DDC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دروها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</w:t>
      </w:r>
      <w:r w:rsidR="0010457F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رت ج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اگانه و قانوني و همچنين هرگونه افزايش احتمالي مبلغ سوخت در بازار آزاد و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همچنين هزينه هاي لوازم يدكي و غيره كه در ارتباط با موضوع قرارداد باشد، در طول مدت </w:t>
      </w:r>
      <w:r w:rsidR="0008520E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قرارداد به عهده پيمانكار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بوده و كارفرما</w:t>
      </w:r>
      <w:r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هيچگونه تعهدي براي ارائه معرفي 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نامه و مكاتبات به مراجع ذيصلاح را نداشته و در اين ارتباط صرفاٌ قرارداد في</w:t>
      </w:r>
      <w:r w:rsidR="00080D1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مابين ملاك قرار خواهد گرفت. </w:t>
      </w:r>
      <w:r w:rsidR="006C218B" w:rsidRPr="00AD3DDC">
        <w:rPr>
          <w:rFonts w:cs="B Nazanin" w:hint="cs"/>
          <w:b/>
          <w:bCs/>
          <w:i w:val="0"/>
          <w:iCs w:val="0"/>
          <w:sz w:val="24"/>
          <w:szCs w:val="24"/>
          <w:rtl/>
        </w:rPr>
        <w:t>بنابراين كارفرما هيچگونه وجهي از اين بابت علاوه بر مبلغ قرارداد پرداخت نخواهد نمود .</w:t>
      </w:r>
    </w:p>
    <w:p w:rsidR="009976C6" w:rsidRPr="00AD3DDC" w:rsidRDefault="009976C6" w:rsidP="00BA6C56">
      <w:pPr>
        <w:pStyle w:val="Title"/>
        <w:tabs>
          <w:tab w:val="left" w:pos="4252"/>
          <w:tab w:val="left" w:pos="7654"/>
        </w:tabs>
        <w:jc w:val="both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sectPr w:rsidR="009976C6" w:rsidRPr="00AD3DDC" w:rsidSect="00B735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1907" w:h="16840" w:code="9"/>
      <w:pgMar w:top="1843" w:right="1134" w:bottom="1985" w:left="1134" w:header="567" w:footer="288" w:gutter="0"/>
      <w:paperSrc w:first="15" w:other="15"/>
      <w:pgNumType w:start="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B9F" w:rsidRDefault="00576B9F" w:rsidP="00E1460D">
      <w:r>
        <w:separator/>
      </w:r>
    </w:p>
  </w:endnote>
  <w:endnote w:type="continuationSeparator" w:id="0">
    <w:p w:rsidR="00576B9F" w:rsidRDefault="00576B9F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PT.Titr">
    <w:charset w:val="02"/>
    <w:family w:val="auto"/>
    <w:pitch w:val="variable"/>
    <w:sig w:usb0="00000000" w:usb1="10000000" w:usb2="00000000" w:usb3="00000000" w:csb0="8000000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Default="00682FEE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FB4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4CFE" w:rsidRDefault="00FB4CFE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Pr="00801799" w:rsidRDefault="00FB4CFE" w:rsidP="00594CBE">
    <w:pPr>
      <w:pStyle w:val="Footer"/>
      <w:framePr w:wrap="around" w:vAnchor="text" w:hAnchor="page" w:x="787" w:y="-382"/>
      <w:rPr>
        <w:rStyle w:val="PageNumber"/>
        <w:rFonts w:ascii="IPT.Titr" w:hAnsi="IPT.Titr"/>
        <w:b/>
        <w:sz w:val="32"/>
        <w:szCs w:val="32"/>
      </w:rPr>
    </w:pPr>
  </w:p>
  <w:p w:rsidR="008778A7" w:rsidRDefault="008778A7" w:rsidP="008778A7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rtl/>
      </w:rPr>
      <w:t xml:space="preserve">     </w:t>
    </w:r>
    <w:r>
      <w:rPr>
        <w:rFonts w:ascii="IPT Titr" w:hAnsi="IPT Titr" w:cs="B Titr" w:hint="cs"/>
        <w:sz w:val="20"/>
        <w:rtl/>
      </w:rPr>
      <w:t>نماینده کارفرما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></w:t>
    </w:r>
    <w:r w:rsidR="00951D58">
      <w:rPr>
        <w:rFonts w:ascii="IPT Titr" w:hAnsi="IPT Titr" w:cs="B Titr"/>
        <w:sz w:val="20"/>
      </w:rPr>
      <w:tab/>
    </w:r>
    <w:r w:rsidR="007958C4">
      <w:rPr>
        <w:rFonts w:ascii="IPT Titr" w:hAnsi="IPT Titr" w:cs="B Titr" w:hint="cs"/>
        <w:sz w:val="20"/>
        <w:rtl/>
      </w:rPr>
      <w:t xml:space="preserve">                                                       </w:t>
    </w:r>
    <w:bookmarkStart w:id="0" w:name="_GoBack"/>
    <w:bookmarkEnd w:id="0"/>
    <w:r>
      <w:rPr>
        <w:rFonts w:ascii="IranNastaliq" w:hAnsi="IranNastaliq" w:cs="B Titr" w:hint="cs"/>
        <w:rtl/>
      </w:rPr>
      <w:t xml:space="preserve">شماره صفحه ....                                                        قرائت شد و مورد قبول است </w:t>
    </w:r>
  </w:p>
  <w:p w:rsidR="008778A7" w:rsidRDefault="008778A7" w:rsidP="008778A7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rtl/>
      </w:rPr>
      <w:t xml:space="preserve">   تأیید و محل امضا</w:t>
    </w:r>
    <w:r>
      <w:rPr>
        <w:rFonts w:ascii="IranNastaliq" w:hAnsi="IranNastaliq" w:cs="B Titr"/>
        <w:rtl/>
      </w:rPr>
      <w:tab/>
    </w:r>
    <w:r w:rsidR="00951D58">
      <w:rPr>
        <w:rFonts w:ascii="IranNastaliq" w:hAnsi="IranNastaliq" w:cs="B Titr"/>
      </w:rPr>
      <w:tab/>
    </w:r>
    <w:r>
      <w:rPr>
        <w:rFonts w:ascii="IranNastaliq" w:hAnsi="IranNastaliq" w:cs="B Titr" w:hint="cs"/>
        <w:rtl/>
      </w:rPr>
      <w:t xml:space="preserve">      محل مهر و امضای شرکت</w:t>
    </w:r>
  </w:p>
  <w:p w:rsidR="00FB4CFE" w:rsidRPr="008778A7" w:rsidRDefault="008778A7" w:rsidP="008778A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>آدرس : 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8C4" w:rsidRDefault="00795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B9F" w:rsidRDefault="00576B9F" w:rsidP="00E1460D">
      <w:r>
        <w:separator/>
      </w:r>
    </w:p>
  </w:footnote>
  <w:footnote w:type="continuationSeparator" w:id="0">
    <w:p w:rsidR="00576B9F" w:rsidRDefault="00576B9F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8C4" w:rsidRDefault="007958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CFE" w:rsidRDefault="00034E23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-495300</wp:posOffset>
              </wp:positionH>
              <wp:positionV relativeFrom="paragraph">
                <wp:posOffset>-302260</wp:posOffset>
              </wp:positionV>
              <wp:extent cx="6917690" cy="8454390"/>
              <wp:effectExtent l="0" t="0" r="0" b="0"/>
              <wp:wrapNone/>
              <wp:docPr id="1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454390"/>
                        <a:chOff x="354" y="91"/>
                        <a:chExt cx="10894" cy="13314"/>
                      </a:xfrm>
                    </wpg:grpSpPr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354" y="91"/>
                          <a:ext cx="10894" cy="1617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3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4CFE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FB4CFE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FB4CFE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FB4CFE" w:rsidRPr="00D95359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FB4CFE" w:rsidRPr="005F7222" w:rsidRDefault="00FB4CFE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5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6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679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4394" w:rsidRDefault="00F04394" w:rsidP="00F04394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F04394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</w:rPr>
                              <w:t>معاونت توسعه مديريت و برنامه‌ريزي منابع</w:t>
                            </w:r>
                          </w:p>
                          <w:p w:rsidR="00F04394" w:rsidRDefault="00F04394" w:rsidP="00F04394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F04394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</w:rPr>
                              <w:t xml:space="preserve">اداره امور قراردادهاي </w:t>
                            </w:r>
                          </w:p>
                          <w:p w:rsidR="00F04394" w:rsidRDefault="00F04394" w:rsidP="00F04394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F04394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26" style="position:absolute;margin-left:-39pt;margin-top:-23.8pt;width:544.7pt;height:665.7pt;z-index:251657728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">
              <v:group id="Group 11" o:spid="_x0000_s1027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  <v:textbox>
                    <w:txbxContent>
                      <w:p w:rsidR="00FB4CFE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FB4CFE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FB4CFE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FB4CFE" w:rsidRPr="00D95359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FB4CFE" w:rsidRPr="005F7222" w:rsidRDefault="00FB4CFE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">
                <v:imagedata r:id="rId4" o:title="N3" blacklevel="19661f"/>
              </v:shape>
              <v:shape id="WordArt 15" o:spid="_x0000_s1031" type="#_x0000_t202" style="position:absolute;left:1071;top:6472;width:9794;height:2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F04394" w:rsidRDefault="00F04394" w:rsidP="00F04394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F04394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</w:rPr>
                        <w:t>معاونت توسعه مديريت و برنامه‌ريزي منابع</w:t>
                      </w:r>
                    </w:p>
                    <w:p w:rsidR="00F04394" w:rsidRDefault="00F04394" w:rsidP="00F04394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F04394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</w:rPr>
                        <w:t xml:space="preserve">اداره امور قراردادهاي </w:t>
                      </w:r>
                    </w:p>
                    <w:p w:rsidR="00F04394" w:rsidRDefault="00F04394" w:rsidP="00F04394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F04394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8C4" w:rsidRDefault="00795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243F8"/>
    <w:multiLevelType w:val="hybridMultilevel"/>
    <w:tmpl w:val="E52685FE"/>
    <w:lvl w:ilvl="0" w:tplc="B6987E1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C20AE"/>
    <w:multiLevelType w:val="hybridMultilevel"/>
    <w:tmpl w:val="5662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7891"/>
    <w:rsid w:val="00021066"/>
    <w:rsid w:val="000223B8"/>
    <w:rsid w:val="000244A2"/>
    <w:rsid w:val="00026D9E"/>
    <w:rsid w:val="00034E23"/>
    <w:rsid w:val="00055917"/>
    <w:rsid w:val="00057A30"/>
    <w:rsid w:val="00080D1B"/>
    <w:rsid w:val="0008520E"/>
    <w:rsid w:val="00087577"/>
    <w:rsid w:val="00093BF7"/>
    <w:rsid w:val="00094B92"/>
    <w:rsid w:val="00097AE5"/>
    <w:rsid w:val="00097E93"/>
    <w:rsid w:val="000B48B7"/>
    <w:rsid w:val="000C2599"/>
    <w:rsid w:val="000C350D"/>
    <w:rsid w:val="000C77D6"/>
    <w:rsid w:val="000D6396"/>
    <w:rsid w:val="000E731F"/>
    <w:rsid w:val="000E749D"/>
    <w:rsid w:val="000E7A9C"/>
    <w:rsid w:val="001005F0"/>
    <w:rsid w:val="0010457F"/>
    <w:rsid w:val="00110B8F"/>
    <w:rsid w:val="00114547"/>
    <w:rsid w:val="00116E1A"/>
    <w:rsid w:val="001204BB"/>
    <w:rsid w:val="001242DA"/>
    <w:rsid w:val="001252C1"/>
    <w:rsid w:val="001256CC"/>
    <w:rsid w:val="00150980"/>
    <w:rsid w:val="00152590"/>
    <w:rsid w:val="001626CB"/>
    <w:rsid w:val="001636D8"/>
    <w:rsid w:val="00163A31"/>
    <w:rsid w:val="001714F0"/>
    <w:rsid w:val="00172F70"/>
    <w:rsid w:val="00176076"/>
    <w:rsid w:val="001A145F"/>
    <w:rsid w:val="001A245B"/>
    <w:rsid w:val="001C1174"/>
    <w:rsid w:val="001C5F6B"/>
    <w:rsid w:val="001D05B4"/>
    <w:rsid w:val="001D6A6F"/>
    <w:rsid w:val="001F2AF6"/>
    <w:rsid w:val="001F3024"/>
    <w:rsid w:val="0020744E"/>
    <w:rsid w:val="00213EEF"/>
    <w:rsid w:val="00220CFB"/>
    <w:rsid w:val="00230FE4"/>
    <w:rsid w:val="002348D4"/>
    <w:rsid w:val="0025611C"/>
    <w:rsid w:val="00261846"/>
    <w:rsid w:val="0026378B"/>
    <w:rsid w:val="00266EF7"/>
    <w:rsid w:val="00275637"/>
    <w:rsid w:val="002769DA"/>
    <w:rsid w:val="00276DB8"/>
    <w:rsid w:val="0029192B"/>
    <w:rsid w:val="002A0614"/>
    <w:rsid w:val="002B3529"/>
    <w:rsid w:val="002B3DD2"/>
    <w:rsid w:val="002C739A"/>
    <w:rsid w:val="002C7BFE"/>
    <w:rsid w:val="002E1B1C"/>
    <w:rsid w:val="002F3532"/>
    <w:rsid w:val="0030621F"/>
    <w:rsid w:val="003100B1"/>
    <w:rsid w:val="00310C4C"/>
    <w:rsid w:val="0031449D"/>
    <w:rsid w:val="003402E1"/>
    <w:rsid w:val="003565AC"/>
    <w:rsid w:val="00366E3C"/>
    <w:rsid w:val="00367575"/>
    <w:rsid w:val="00370821"/>
    <w:rsid w:val="00372455"/>
    <w:rsid w:val="003810B9"/>
    <w:rsid w:val="0038650B"/>
    <w:rsid w:val="003A1809"/>
    <w:rsid w:val="003A6C43"/>
    <w:rsid w:val="003C0884"/>
    <w:rsid w:val="003E312B"/>
    <w:rsid w:val="003F657B"/>
    <w:rsid w:val="00404190"/>
    <w:rsid w:val="00407A00"/>
    <w:rsid w:val="00414CB5"/>
    <w:rsid w:val="00427DB5"/>
    <w:rsid w:val="0043466C"/>
    <w:rsid w:val="00436165"/>
    <w:rsid w:val="00437EB1"/>
    <w:rsid w:val="00441F10"/>
    <w:rsid w:val="00451031"/>
    <w:rsid w:val="00461FD9"/>
    <w:rsid w:val="004715E3"/>
    <w:rsid w:val="00471DEE"/>
    <w:rsid w:val="0048401F"/>
    <w:rsid w:val="00486D7A"/>
    <w:rsid w:val="00491100"/>
    <w:rsid w:val="004916F9"/>
    <w:rsid w:val="00491A64"/>
    <w:rsid w:val="00492547"/>
    <w:rsid w:val="00497D22"/>
    <w:rsid w:val="004A14E2"/>
    <w:rsid w:val="004B0146"/>
    <w:rsid w:val="004B3E51"/>
    <w:rsid w:val="004C187E"/>
    <w:rsid w:val="004C7F51"/>
    <w:rsid w:val="004D1064"/>
    <w:rsid w:val="004D1EBE"/>
    <w:rsid w:val="004E7D19"/>
    <w:rsid w:val="004F0E03"/>
    <w:rsid w:val="004F3AD4"/>
    <w:rsid w:val="005018DE"/>
    <w:rsid w:val="00502462"/>
    <w:rsid w:val="005266E2"/>
    <w:rsid w:val="005311E9"/>
    <w:rsid w:val="00533CE9"/>
    <w:rsid w:val="005515AC"/>
    <w:rsid w:val="00552680"/>
    <w:rsid w:val="005529D5"/>
    <w:rsid w:val="00553095"/>
    <w:rsid w:val="00576B9F"/>
    <w:rsid w:val="00582094"/>
    <w:rsid w:val="00584BF3"/>
    <w:rsid w:val="005854B8"/>
    <w:rsid w:val="00591D0A"/>
    <w:rsid w:val="0059274E"/>
    <w:rsid w:val="00594405"/>
    <w:rsid w:val="00594CBE"/>
    <w:rsid w:val="005A082A"/>
    <w:rsid w:val="005B48DE"/>
    <w:rsid w:val="005B7D8E"/>
    <w:rsid w:val="005C3ABF"/>
    <w:rsid w:val="005C746B"/>
    <w:rsid w:val="005D0786"/>
    <w:rsid w:val="005D2D25"/>
    <w:rsid w:val="005E1EB3"/>
    <w:rsid w:val="005E205B"/>
    <w:rsid w:val="005E7964"/>
    <w:rsid w:val="005F2D12"/>
    <w:rsid w:val="00610E51"/>
    <w:rsid w:val="00622787"/>
    <w:rsid w:val="00643867"/>
    <w:rsid w:val="00645093"/>
    <w:rsid w:val="00674814"/>
    <w:rsid w:val="00680C54"/>
    <w:rsid w:val="00680CFE"/>
    <w:rsid w:val="00682FEE"/>
    <w:rsid w:val="00683D1D"/>
    <w:rsid w:val="00683E23"/>
    <w:rsid w:val="006841BD"/>
    <w:rsid w:val="00690DB3"/>
    <w:rsid w:val="006C218B"/>
    <w:rsid w:val="006C3A3E"/>
    <w:rsid w:val="006E02D6"/>
    <w:rsid w:val="006F4DC8"/>
    <w:rsid w:val="007170E7"/>
    <w:rsid w:val="0073795D"/>
    <w:rsid w:val="00751905"/>
    <w:rsid w:val="00765A79"/>
    <w:rsid w:val="00767E22"/>
    <w:rsid w:val="00775FAE"/>
    <w:rsid w:val="00786B3E"/>
    <w:rsid w:val="0079178D"/>
    <w:rsid w:val="00793464"/>
    <w:rsid w:val="00794B06"/>
    <w:rsid w:val="0079522C"/>
    <w:rsid w:val="007958C4"/>
    <w:rsid w:val="00797F92"/>
    <w:rsid w:val="007B2A95"/>
    <w:rsid w:val="007B76E1"/>
    <w:rsid w:val="007B7932"/>
    <w:rsid w:val="007B7BF0"/>
    <w:rsid w:val="007F0439"/>
    <w:rsid w:val="007F399B"/>
    <w:rsid w:val="00801799"/>
    <w:rsid w:val="00802F13"/>
    <w:rsid w:val="0080380B"/>
    <w:rsid w:val="008043BB"/>
    <w:rsid w:val="008059C6"/>
    <w:rsid w:val="00807194"/>
    <w:rsid w:val="0081339A"/>
    <w:rsid w:val="00820187"/>
    <w:rsid w:val="00823C0B"/>
    <w:rsid w:val="00826139"/>
    <w:rsid w:val="008540DD"/>
    <w:rsid w:val="00857C9E"/>
    <w:rsid w:val="008778A7"/>
    <w:rsid w:val="0088324D"/>
    <w:rsid w:val="008850E3"/>
    <w:rsid w:val="008B0418"/>
    <w:rsid w:val="008C105D"/>
    <w:rsid w:val="008E25AD"/>
    <w:rsid w:val="008E33E3"/>
    <w:rsid w:val="008E43B0"/>
    <w:rsid w:val="008F65FD"/>
    <w:rsid w:val="00916CCF"/>
    <w:rsid w:val="00923E24"/>
    <w:rsid w:val="0093397D"/>
    <w:rsid w:val="009358C9"/>
    <w:rsid w:val="00937C46"/>
    <w:rsid w:val="00951D58"/>
    <w:rsid w:val="00957873"/>
    <w:rsid w:val="00962F90"/>
    <w:rsid w:val="00965FD4"/>
    <w:rsid w:val="00975877"/>
    <w:rsid w:val="009976C6"/>
    <w:rsid w:val="009B0765"/>
    <w:rsid w:val="009B7D68"/>
    <w:rsid w:val="009C6E4F"/>
    <w:rsid w:val="009E2FD0"/>
    <w:rsid w:val="009E4486"/>
    <w:rsid w:val="009F1F73"/>
    <w:rsid w:val="009F2C29"/>
    <w:rsid w:val="009F346D"/>
    <w:rsid w:val="009F6145"/>
    <w:rsid w:val="00A05079"/>
    <w:rsid w:val="00A05498"/>
    <w:rsid w:val="00A06B4A"/>
    <w:rsid w:val="00A134E1"/>
    <w:rsid w:val="00A220E3"/>
    <w:rsid w:val="00A23578"/>
    <w:rsid w:val="00A26772"/>
    <w:rsid w:val="00A30F9E"/>
    <w:rsid w:val="00A33BD4"/>
    <w:rsid w:val="00A41D2C"/>
    <w:rsid w:val="00A47CA0"/>
    <w:rsid w:val="00A50724"/>
    <w:rsid w:val="00A507FE"/>
    <w:rsid w:val="00A561F3"/>
    <w:rsid w:val="00A60298"/>
    <w:rsid w:val="00A61C9B"/>
    <w:rsid w:val="00A67FE8"/>
    <w:rsid w:val="00A86D76"/>
    <w:rsid w:val="00AA0B06"/>
    <w:rsid w:val="00AA7963"/>
    <w:rsid w:val="00AD3DDC"/>
    <w:rsid w:val="00AE3E39"/>
    <w:rsid w:val="00AF4C2D"/>
    <w:rsid w:val="00AF6DA3"/>
    <w:rsid w:val="00AF6FEE"/>
    <w:rsid w:val="00B020AC"/>
    <w:rsid w:val="00B03DC3"/>
    <w:rsid w:val="00B04BDE"/>
    <w:rsid w:val="00B105D0"/>
    <w:rsid w:val="00B118EC"/>
    <w:rsid w:val="00B2797D"/>
    <w:rsid w:val="00B32DDC"/>
    <w:rsid w:val="00B35AAC"/>
    <w:rsid w:val="00B55EA5"/>
    <w:rsid w:val="00B67261"/>
    <w:rsid w:val="00B7357C"/>
    <w:rsid w:val="00B7661D"/>
    <w:rsid w:val="00B81082"/>
    <w:rsid w:val="00BA2D4B"/>
    <w:rsid w:val="00BA5F18"/>
    <w:rsid w:val="00BA69C0"/>
    <w:rsid w:val="00BA6C56"/>
    <w:rsid w:val="00BA7DB5"/>
    <w:rsid w:val="00BB4D1A"/>
    <w:rsid w:val="00BD3F4B"/>
    <w:rsid w:val="00BD704D"/>
    <w:rsid w:val="00BF3EC0"/>
    <w:rsid w:val="00BF6233"/>
    <w:rsid w:val="00C032F7"/>
    <w:rsid w:val="00C10AE4"/>
    <w:rsid w:val="00C11DAE"/>
    <w:rsid w:val="00C17155"/>
    <w:rsid w:val="00C250A5"/>
    <w:rsid w:val="00C2527D"/>
    <w:rsid w:val="00C27ADF"/>
    <w:rsid w:val="00C40B9F"/>
    <w:rsid w:val="00C533C4"/>
    <w:rsid w:val="00C54EF3"/>
    <w:rsid w:val="00C655BC"/>
    <w:rsid w:val="00C65765"/>
    <w:rsid w:val="00C71080"/>
    <w:rsid w:val="00C77BAC"/>
    <w:rsid w:val="00C77F2E"/>
    <w:rsid w:val="00C87077"/>
    <w:rsid w:val="00C94EA2"/>
    <w:rsid w:val="00C951A0"/>
    <w:rsid w:val="00CA16E8"/>
    <w:rsid w:val="00CA31B4"/>
    <w:rsid w:val="00CB3399"/>
    <w:rsid w:val="00CB65B9"/>
    <w:rsid w:val="00CC2EB9"/>
    <w:rsid w:val="00CD3E91"/>
    <w:rsid w:val="00CD5896"/>
    <w:rsid w:val="00CD7D96"/>
    <w:rsid w:val="00CF0EE7"/>
    <w:rsid w:val="00D072AF"/>
    <w:rsid w:val="00D12AE3"/>
    <w:rsid w:val="00D16FAB"/>
    <w:rsid w:val="00D17194"/>
    <w:rsid w:val="00D42207"/>
    <w:rsid w:val="00D54DFB"/>
    <w:rsid w:val="00D570F1"/>
    <w:rsid w:val="00D7078A"/>
    <w:rsid w:val="00D85B23"/>
    <w:rsid w:val="00D878CF"/>
    <w:rsid w:val="00D938F4"/>
    <w:rsid w:val="00DA0D58"/>
    <w:rsid w:val="00DA6DEE"/>
    <w:rsid w:val="00DA721E"/>
    <w:rsid w:val="00DB12E6"/>
    <w:rsid w:val="00DB2AB6"/>
    <w:rsid w:val="00DB7D41"/>
    <w:rsid w:val="00DD72AB"/>
    <w:rsid w:val="00DE4022"/>
    <w:rsid w:val="00DF4524"/>
    <w:rsid w:val="00DF7E29"/>
    <w:rsid w:val="00E03ED3"/>
    <w:rsid w:val="00E060A2"/>
    <w:rsid w:val="00E1404C"/>
    <w:rsid w:val="00E1460D"/>
    <w:rsid w:val="00E15E27"/>
    <w:rsid w:val="00E44F16"/>
    <w:rsid w:val="00E46589"/>
    <w:rsid w:val="00E60788"/>
    <w:rsid w:val="00E648A9"/>
    <w:rsid w:val="00E83015"/>
    <w:rsid w:val="00EB2FCE"/>
    <w:rsid w:val="00EC66CA"/>
    <w:rsid w:val="00EC79BF"/>
    <w:rsid w:val="00ED2EB0"/>
    <w:rsid w:val="00ED41CB"/>
    <w:rsid w:val="00EE4944"/>
    <w:rsid w:val="00EF1E81"/>
    <w:rsid w:val="00EF2773"/>
    <w:rsid w:val="00EF58D3"/>
    <w:rsid w:val="00F04394"/>
    <w:rsid w:val="00F175C5"/>
    <w:rsid w:val="00F212CD"/>
    <w:rsid w:val="00F350F2"/>
    <w:rsid w:val="00F37CE0"/>
    <w:rsid w:val="00F41B21"/>
    <w:rsid w:val="00F4521E"/>
    <w:rsid w:val="00F627C6"/>
    <w:rsid w:val="00F64F29"/>
    <w:rsid w:val="00F677ED"/>
    <w:rsid w:val="00F71441"/>
    <w:rsid w:val="00F72B7E"/>
    <w:rsid w:val="00F76670"/>
    <w:rsid w:val="00F91D4E"/>
    <w:rsid w:val="00FA45F7"/>
    <w:rsid w:val="00FB3D6C"/>
    <w:rsid w:val="00FB4CFE"/>
    <w:rsid w:val="00FB5CBA"/>
    <w:rsid w:val="00FC407A"/>
    <w:rsid w:val="00FD1B71"/>
    <w:rsid w:val="00FE2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C85D2EC"/>
  <w15:docId w15:val="{DC2DB39E-91BC-409A-A719-BB530737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220CFB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20C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778A7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F04394"/>
    <w:pPr>
      <w:spacing w:before="100" w:beforeAutospacing="1" w:after="100" w:afterAutospacing="1"/>
    </w:pPr>
    <w:rPr>
      <w:rFonts w:eastAsiaTheme="minorEastAsia" w:cs="Times New Roman"/>
      <w:bCs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A5298-EF23-4586-8B59-7842CE95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8</TotalTime>
  <Pages>3</Pages>
  <Words>1411</Words>
  <Characters>6260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مریم کریمی قلعه جوق</cp:lastModifiedBy>
  <cp:revision>7</cp:revision>
  <cp:lastPrinted>2021-12-11T05:55:00Z</cp:lastPrinted>
  <dcterms:created xsi:type="dcterms:W3CDTF">2023-04-26T13:02:00Z</dcterms:created>
  <dcterms:modified xsi:type="dcterms:W3CDTF">2023-05-23T09:39:00Z</dcterms:modified>
</cp:coreProperties>
</file>